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ab/>
      </w:r>
      <w:r>
        <w:rPr>
          <w:rFonts w:ascii="Arial" w:hAnsi="Arial" w:cs="Arial"/>
          <w:b/>
          <w:sz w:val="28"/>
          <w:szCs w:val="28"/>
        </w:rPr>
        <w:t>RP-2021</w:t>
      </w:r>
      <w:r>
        <w:rPr>
          <w:rFonts w:hint="eastAsia" w:ascii="Arial" w:hAnsi="Arial" w:eastAsia="宋体" w:cs="Arial"/>
          <w:b/>
          <w:sz w:val="28"/>
          <w:szCs w:val="28"/>
          <w:lang w:val="en-US" w:eastAsia="zh-CN"/>
        </w:rPr>
        <w:t>93</w:t>
      </w:r>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9.9.17.8</w:t>
      </w:r>
      <w:bookmarkStart w:id="0" w:name="_GoBack"/>
      <w:bookmarkEnd w:id="0"/>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fldChar w:fldCharType="begin"/>
            </w:r>
            <w:r>
              <w:rPr>
                <w:rFonts w:hint="eastAsia" w:ascii="Arial" w:hAnsi="Arial" w:eastAsia="Times New Roman" w:cs="Arial"/>
                <w:color w:val="auto"/>
                <w:sz w:val="21"/>
                <w:szCs w:val="22"/>
                <w:lang w:val="en-US" w:eastAsia="zh-CN"/>
              </w:rPr>
              <w:instrText xml:space="preserve"> HYPERLINK "https://www.3gpp.org/DynaReport/WiSpec--841000.htm" \t "https://www.3gpp.org/DynaReport/_blank" </w:instrText>
            </w:r>
            <w:r>
              <w:rPr>
                <w:rFonts w:hint="eastAsia" w:ascii="Arial" w:hAnsi="Arial" w:eastAsia="Times New Roman" w:cs="Arial"/>
                <w:color w:val="auto"/>
                <w:sz w:val="21"/>
                <w:szCs w:val="22"/>
                <w:lang w:val="en-US" w:eastAsia="zh-CN"/>
              </w:rPr>
              <w:fldChar w:fldCharType="separate"/>
            </w:r>
            <w:r>
              <w:rPr>
                <w:rFonts w:hint="default" w:ascii="Arial" w:hAnsi="Arial" w:eastAsia="Times New Roman" w:cs="Arial"/>
                <w:color w:val="auto"/>
                <w:sz w:val="21"/>
                <w:szCs w:val="22"/>
                <w:lang w:val="en-US" w:eastAsia="zh-CN"/>
              </w:rPr>
              <w:t>DC_R1</w:t>
            </w:r>
            <w:r>
              <w:rPr>
                <w:rFonts w:hint="eastAsia" w:ascii="Arial" w:hAnsi="Arial" w:eastAsia="Times New Roman" w:cs="Arial"/>
                <w:color w:val="auto"/>
                <w:sz w:val="21"/>
                <w:szCs w:val="22"/>
                <w:lang w:val="en-US" w:eastAsia="zh-CN"/>
              </w:rPr>
              <w:t>7</w:t>
            </w:r>
            <w:r>
              <w:rPr>
                <w:rFonts w:hint="default" w:ascii="Arial" w:hAnsi="Arial" w:eastAsia="Times New Roman" w:cs="Arial"/>
                <w:color w:val="auto"/>
                <w:sz w:val="21"/>
                <w:szCs w:val="22"/>
                <w:lang w:val="en-US" w:eastAsia="zh-CN"/>
              </w:rPr>
              <w:t>_</w:t>
            </w:r>
            <w:r>
              <w:rPr>
                <w:rFonts w:hint="eastAsia" w:ascii="Arial" w:hAnsi="Arial" w:eastAsia="Times New Roman" w:cs="Arial"/>
                <w:color w:val="auto"/>
                <w:sz w:val="21"/>
                <w:szCs w:val="22"/>
                <w:lang w:val="en-US" w:eastAsia="zh-CN"/>
              </w:rPr>
              <w:t>xB</w:t>
            </w:r>
            <w:r>
              <w:rPr>
                <w:rFonts w:hint="default" w:ascii="Arial" w:hAnsi="Arial" w:eastAsia="Times New Roman" w:cs="Arial"/>
                <w:color w:val="auto"/>
                <w:sz w:val="21"/>
                <w:szCs w:val="22"/>
                <w:lang w:val="en-US" w:eastAsia="zh-CN"/>
              </w:rPr>
              <w:t>LTE_</w:t>
            </w:r>
            <w:r>
              <w:rPr>
                <w:rFonts w:hint="eastAsia" w:ascii="Arial" w:hAnsi="Arial" w:eastAsia="Times New Roman" w:cs="Arial"/>
                <w:color w:val="auto"/>
                <w:sz w:val="21"/>
                <w:szCs w:val="22"/>
                <w:lang w:val="en-US" w:eastAsia="zh-CN"/>
              </w:rPr>
              <w:t>yB</w:t>
            </w:r>
            <w:r>
              <w:rPr>
                <w:rFonts w:hint="default" w:ascii="Arial" w:hAnsi="Arial" w:eastAsia="Times New Roman" w:cs="Arial"/>
                <w:color w:val="auto"/>
                <w:sz w:val="21"/>
                <w:szCs w:val="22"/>
                <w:lang w:val="en-US" w:eastAsia="zh-CN"/>
              </w:rPr>
              <w:t>NR_3DL3UL</w:t>
            </w:r>
            <w:r>
              <w:rPr>
                <w:rFonts w:hint="default" w:ascii="Arial" w:hAnsi="Arial" w:eastAsia="Times New Roman" w:cs="Arial"/>
                <w:color w:val="auto"/>
                <w:sz w:val="21"/>
                <w:szCs w:val="22"/>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RP-201710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6B7CE6"/>
    <w:rsid w:val="0C412A79"/>
    <w:rsid w:val="0C560C1D"/>
    <w:rsid w:val="0D2E0F35"/>
    <w:rsid w:val="0E662D2B"/>
    <w:rsid w:val="138C12B9"/>
    <w:rsid w:val="140053F7"/>
    <w:rsid w:val="14186722"/>
    <w:rsid w:val="15555D26"/>
    <w:rsid w:val="16C027D5"/>
    <w:rsid w:val="20B13188"/>
    <w:rsid w:val="214D2844"/>
    <w:rsid w:val="23943518"/>
    <w:rsid w:val="24FF7100"/>
    <w:rsid w:val="25EB62F6"/>
    <w:rsid w:val="277945D7"/>
    <w:rsid w:val="2BC87585"/>
    <w:rsid w:val="2DB835CF"/>
    <w:rsid w:val="30A51B62"/>
    <w:rsid w:val="30F234D9"/>
    <w:rsid w:val="346E16D9"/>
    <w:rsid w:val="3606196A"/>
    <w:rsid w:val="39DC033C"/>
    <w:rsid w:val="39F20410"/>
    <w:rsid w:val="3A8B4BDE"/>
    <w:rsid w:val="3A9A559E"/>
    <w:rsid w:val="3BE674EF"/>
    <w:rsid w:val="43903663"/>
    <w:rsid w:val="4561704B"/>
    <w:rsid w:val="489F0133"/>
    <w:rsid w:val="48DB2497"/>
    <w:rsid w:val="4DD470DA"/>
    <w:rsid w:val="4EA11F79"/>
    <w:rsid w:val="4F7208D4"/>
    <w:rsid w:val="50727CDA"/>
    <w:rsid w:val="50917AC6"/>
    <w:rsid w:val="52CB5086"/>
    <w:rsid w:val="535F2AEC"/>
    <w:rsid w:val="5E72698D"/>
    <w:rsid w:val="5F057A40"/>
    <w:rsid w:val="60E9497A"/>
    <w:rsid w:val="63766B9B"/>
    <w:rsid w:val="6616252E"/>
    <w:rsid w:val="688A7C90"/>
    <w:rsid w:val="689B64FD"/>
    <w:rsid w:val="6EED51B9"/>
    <w:rsid w:val="7059361C"/>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2020-11-19T12:13:45Z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